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21219" w14:textId="77777777" w:rsidR="002767AF" w:rsidRDefault="002767AF" w:rsidP="002767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Henry WHYT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1BD05D9" w14:textId="77777777" w:rsidR="002767AF" w:rsidRDefault="002767AF" w:rsidP="002767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B963B95" w14:textId="77777777" w:rsidR="002767AF" w:rsidRDefault="002767AF" w:rsidP="002767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78B698" w14:textId="77777777" w:rsidR="002767AF" w:rsidRDefault="002767AF" w:rsidP="002767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01BB8A" w14:textId="77777777" w:rsidR="002767AF" w:rsidRDefault="002767AF" w:rsidP="002767AF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5C845A33" w14:textId="77777777" w:rsidR="002767AF" w:rsidRDefault="002767AF" w:rsidP="002767A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C8531CA" w14:textId="77777777" w:rsidR="002767AF" w:rsidRDefault="002767AF" w:rsidP="002767A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CD3F55C" w14:textId="77777777" w:rsidR="002767AF" w:rsidRDefault="002767AF" w:rsidP="002767A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A78C899" w14:textId="77777777" w:rsidR="002767AF" w:rsidRDefault="002767AF" w:rsidP="002767A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6B4914A" w14:textId="77777777" w:rsidR="002767AF" w:rsidRDefault="002767AF" w:rsidP="002767A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February 2022</w:t>
      </w:r>
    </w:p>
    <w:p w14:paraId="256F25F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F2F81" w14:textId="77777777" w:rsidR="002767AF" w:rsidRDefault="002767AF" w:rsidP="009139A6">
      <w:r>
        <w:separator/>
      </w:r>
    </w:p>
  </w:endnote>
  <w:endnote w:type="continuationSeparator" w:id="0">
    <w:p w14:paraId="3D8CB617" w14:textId="77777777" w:rsidR="002767AF" w:rsidRDefault="002767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3CE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6B3B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427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F8577" w14:textId="77777777" w:rsidR="002767AF" w:rsidRDefault="002767AF" w:rsidP="009139A6">
      <w:r>
        <w:separator/>
      </w:r>
    </w:p>
  </w:footnote>
  <w:footnote w:type="continuationSeparator" w:id="0">
    <w:p w14:paraId="0F53D4F8" w14:textId="77777777" w:rsidR="002767AF" w:rsidRDefault="002767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FC8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ED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A01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7AF"/>
    <w:rsid w:val="000666E0"/>
    <w:rsid w:val="002510B7"/>
    <w:rsid w:val="002767A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1680D"/>
  <w15:chartTrackingRefBased/>
  <w15:docId w15:val="{F2871A87-DDD5-4A8D-A148-4ADB7A654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2022-02-28T15:03:00Z</dcterms:created>
  <dcterms:modified xsi:type="dcterms:W3CDTF">2022-02-28T15:03:00Z</dcterms:modified>
</cp:coreProperties>
</file>